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F3120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BOTELMAKER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d.1426)</w:t>
      </w:r>
    </w:p>
    <w:p w14:paraId="4FFC4189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B6B055B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92CB4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4DB85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Dec.1426</w:t>
      </w:r>
      <w:r>
        <w:rPr>
          <w:rFonts w:ascii="Times New Roman" w:hAnsi="Times New Roman" w:cs="Times New Roman"/>
          <w:sz w:val="24"/>
          <w:szCs w:val="24"/>
        </w:rPr>
        <w:tab/>
        <w:t>He died intestate.</w:t>
      </w:r>
    </w:p>
    <w:p w14:paraId="499646F8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252D8724" w14:textId="77777777" w:rsidR="002D6378" w:rsidRDefault="002D6378" w:rsidP="002D63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5EA62AE5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88396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CD6A6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3913F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His goods were valued by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Adam(q.v.).    (ibid.)</w:t>
      </w:r>
    </w:p>
    <w:p w14:paraId="5097E9CA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0C44B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A77040" w14:textId="77777777" w:rsidR="002D6378" w:rsidRDefault="002D6378" w:rsidP="002D6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2021</w:t>
      </w:r>
    </w:p>
    <w:p w14:paraId="6DE2AF6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BD8EC" w14:textId="77777777" w:rsidR="002D6378" w:rsidRDefault="002D6378" w:rsidP="009139A6">
      <w:r>
        <w:separator/>
      </w:r>
    </w:p>
  </w:endnote>
  <w:endnote w:type="continuationSeparator" w:id="0">
    <w:p w14:paraId="78E6A70B" w14:textId="77777777" w:rsidR="002D6378" w:rsidRDefault="002D63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EFD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B37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2A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F3C70" w14:textId="77777777" w:rsidR="002D6378" w:rsidRDefault="002D6378" w:rsidP="009139A6">
      <w:r>
        <w:separator/>
      </w:r>
    </w:p>
  </w:footnote>
  <w:footnote w:type="continuationSeparator" w:id="0">
    <w:p w14:paraId="1DD8ADA7" w14:textId="77777777" w:rsidR="002D6378" w:rsidRDefault="002D63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C64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51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355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78"/>
    <w:rsid w:val="000666E0"/>
    <w:rsid w:val="002510B7"/>
    <w:rsid w:val="002D637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15E25"/>
  <w15:chartTrackingRefBased/>
  <w15:docId w15:val="{63AE40D3-4B74-4B0E-9DF6-E16F3662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2021-03-04T13:50:00Z</dcterms:created>
  <dcterms:modified xsi:type="dcterms:W3CDTF">2021-03-04T13:50:00Z</dcterms:modified>
</cp:coreProperties>
</file>